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02309/5120/2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Tennisplätze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bzw. Sanierung der vorhandenen Tennisplätze der TU Clausthal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